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992489943"/>
        <w:docPartObj>
          <w:docPartGallery w:val="Cover Pages"/>
          <w:docPartUnique/>
        </w:docPartObj>
      </w:sdtPr>
      <w:sdtEndPr/>
      <w:sdtContent>
        <w:p w14:paraId="37CBAA35" w14:textId="52E58FB9" w:rsidR="005E4C8A" w:rsidRDefault="005E4C8A"/>
        <w:p w14:paraId="21A727DA" w14:textId="066EE9EC" w:rsidR="005E4C8A" w:rsidRDefault="008D1B57">
          <w:pPr>
            <w:rPr>
              <w:rFonts w:ascii="Arial" w:eastAsiaTheme="majorEastAsia" w:hAnsi="Arial" w:cs="Arial"/>
              <w:b/>
              <w:caps/>
              <w:color w:val="05683A"/>
              <w:sz w:val="44"/>
              <w:szCs w:val="28"/>
            </w:rPr>
          </w:pPr>
          <w:r w:rsidRPr="00040DC1">
            <w:rPr>
              <w:noProof/>
            </w:rPr>
            <w:drawing>
              <wp:anchor distT="0" distB="0" distL="114300" distR="114300" simplePos="0" relativeHeight="251657215" behindDoc="0" locked="0" layoutInCell="1" allowOverlap="1" wp14:anchorId="39435CCD" wp14:editId="3ED53AB9">
                <wp:simplePos x="0" y="0"/>
                <wp:positionH relativeFrom="column">
                  <wp:posOffset>551815</wp:posOffset>
                </wp:positionH>
                <wp:positionV relativeFrom="paragraph">
                  <wp:posOffset>2473325</wp:posOffset>
                </wp:positionV>
                <wp:extent cx="1057910" cy="1057910"/>
                <wp:effectExtent l="0" t="0" r="8890" b="8890"/>
                <wp:wrapSquare wrapText="bothSides"/>
                <wp:docPr id="3" name="Billede 3" descr="C:\Users\jgje\Dropbox\GeoFyn\Grafik\20190102 Ny grafik\Egne afledte filer\1 LOGOFILER\PNG\Sort\CMYK_Ik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jgje\Dropbox\GeoFyn\Grafik\20190102 Ny grafik\Egne afledte filer\1 LOGOFILER\PNG\Sort\CMYK_Iko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910" cy="1057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0288" behindDoc="0" locked="0" layoutInCell="1" allowOverlap="1" wp14:anchorId="6AC9FA5C" wp14:editId="28994B9C">
                    <wp:simplePos x="0" y="0"/>
                    <wp:positionH relativeFrom="column">
                      <wp:posOffset>2183130</wp:posOffset>
                    </wp:positionH>
                    <wp:positionV relativeFrom="paragraph">
                      <wp:posOffset>2387600</wp:posOffset>
                    </wp:positionV>
                    <wp:extent cx="3861435" cy="5357495"/>
                    <wp:effectExtent l="0" t="0" r="0" b="0"/>
                    <wp:wrapSquare wrapText="bothSides"/>
                    <wp:docPr id="217" name="Tekstfelt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61435" cy="53574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CCCD87" w14:textId="3ADB29FE" w:rsidR="005E4C8A" w:rsidRDefault="005E4C8A" w:rsidP="005E4C8A">
                                <w:pPr>
                                  <w:pStyle w:val="Geofyntitel"/>
                                </w:pPr>
                                <w:r>
                                  <w:t>TItel på d</w:t>
                                </w:r>
                                <w:bookmarkStart w:id="0" w:name="_GoBack"/>
                                <w:bookmarkEnd w:id="0"/>
                                <w:r>
                                  <w:t>okument</w:t>
                                </w:r>
                              </w:p>
                              <w:p w14:paraId="1FA58515" w14:textId="77777777" w:rsidR="005E4C8A" w:rsidRDefault="005E4C8A" w:rsidP="005E4C8A">
                                <w:pPr>
                                  <w:rPr>
                                    <w:rStyle w:val="Geofynoverskrift1grnTegn"/>
                                  </w:rPr>
                                </w:pPr>
                                <w:r w:rsidRPr="00BB3A10">
                                  <w:rPr>
                                    <w:rStyle w:val="geofynoverskrift1Tegn"/>
                                  </w:rPr>
                                  <w:t>Overskrift 1 /</w:t>
                                </w:r>
                                <w:r w:rsidRPr="00BB3A10">
                                  <w:rPr>
                                    <w:sz w:val="36"/>
                                  </w:rPr>
                                  <w:t xml:space="preserve"> </w:t>
                                </w:r>
                                <w:r w:rsidRPr="00BB3A10">
                                  <w:rPr>
                                    <w:rStyle w:val="Geofynoverskrift1grnTegn"/>
                                  </w:rPr>
                                  <w:t>Overskrift 1</w:t>
                                </w:r>
                              </w:p>
                              <w:p w14:paraId="2BEF48FA" w14:textId="77777777" w:rsidR="005E4C8A" w:rsidRPr="00F21C65" w:rsidRDefault="005E4C8A" w:rsidP="005E4C8A">
                                <w:pPr>
                                  <w:pStyle w:val="Geofyntekst"/>
                                </w:pPr>
                                <w:r w:rsidRPr="00F21C65">
                                  <w:t>Tekst</w:t>
                                </w:r>
                              </w:p>
                              <w:p w14:paraId="15CF6A33" w14:textId="77777777" w:rsidR="005E4C8A" w:rsidRDefault="005E4C8A" w:rsidP="005E4C8A">
                                <w:pPr>
                                  <w:pStyle w:val="Geofyntekstgr"/>
                                </w:pPr>
                                <w:r w:rsidRPr="00BB3A10">
                                  <w:t>Tekst</w:t>
                                </w:r>
                              </w:p>
                              <w:p w14:paraId="04E6DA21" w14:textId="77777777" w:rsidR="005E4C8A" w:rsidRDefault="005E4C8A" w:rsidP="005E4C8A">
                                <w:pPr>
                                  <w:pStyle w:val="Geofyntitel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C9FA5C" id="_x0000_t202" coordsize="21600,21600" o:spt="202" path="m,l,21600r21600,l21600,xe">
                    <v:stroke joinstyle="miter"/>
                    <v:path gradientshapeok="t" o:connecttype="rect"/>
                  </v:shapetype>
                  <v:shape id="Tekstfelt 2" o:spid="_x0000_s1026" type="#_x0000_t202" style="position:absolute;margin-left:171.9pt;margin-top:188pt;width:304.05pt;height:421.8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" filled="f" stroked="f">
                    <v:textbox>
                      <w:txbxContent>
                        <w:p w14:paraId="16CCCD87" w14:textId="3ADB29FE" w:rsidR="005E4C8A" w:rsidRDefault="005E4C8A" w:rsidP="005E4C8A">
                          <w:pPr>
                            <w:pStyle w:val="Geofyntitel"/>
                          </w:pPr>
                          <w:r>
                            <w:t>TItel på d</w:t>
                          </w:r>
                          <w:bookmarkStart w:id="1" w:name="_GoBack"/>
                          <w:bookmarkEnd w:id="1"/>
                          <w:r>
                            <w:t>okument</w:t>
                          </w:r>
                        </w:p>
                        <w:p w14:paraId="1FA58515" w14:textId="77777777" w:rsidR="005E4C8A" w:rsidRDefault="005E4C8A" w:rsidP="005E4C8A">
                          <w:pPr>
                            <w:rPr>
                              <w:rStyle w:val="Geofynoverskrift1grnTegn"/>
                            </w:rPr>
                          </w:pPr>
                          <w:r w:rsidRPr="00BB3A10">
                            <w:rPr>
                              <w:rStyle w:val="geofynoverskrift1Tegn"/>
                            </w:rPr>
                            <w:t>Overskrift 1 /</w:t>
                          </w:r>
                          <w:r w:rsidRPr="00BB3A10">
                            <w:rPr>
                              <w:sz w:val="36"/>
                            </w:rPr>
                            <w:t xml:space="preserve"> </w:t>
                          </w:r>
                          <w:r w:rsidRPr="00BB3A10">
                            <w:rPr>
                              <w:rStyle w:val="Geofynoverskrift1grnTegn"/>
                            </w:rPr>
                            <w:t>Overskrift 1</w:t>
                          </w:r>
                        </w:p>
                        <w:p w14:paraId="2BEF48FA" w14:textId="77777777" w:rsidR="005E4C8A" w:rsidRPr="00F21C65" w:rsidRDefault="005E4C8A" w:rsidP="005E4C8A">
                          <w:pPr>
                            <w:pStyle w:val="Geofyntekst"/>
                          </w:pPr>
                          <w:r w:rsidRPr="00F21C65">
                            <w:t>Tekst</w:t>
                          </w:r>
                        </w:p>
                        <w:p w14:paraId="15CF6A33" w14:textId="77777777" w:rsidR="005E4C8A" w:rsidRDefault="005E4C8A" w:rsidP="005E4C8A">
                          <w:pPr>
                            <w:pStyle w:val="Geofyntekstgr"/>
                          </w:pPr>
                          <w:r w:rsidRPr="00BB3A10">
                            <w:t>Tekst</w:t>
                          </w:r>
                        </w:p>
                        <w:p w14:paraId="04E6DA21" w14:textId="77777777" w:rsidR="005E4C8A" w:rsidRDefault="005E4C8A" w:rsidP="005E4C8A">
                          <w:pPr>
                            <w:pStyle w:val="Geofyntitel"/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5E4C8A">
            <w:br w:type="page"/>
          </w:r>
        </w:p>
      </w:sdtContent>
    </w:sdt>
    <w:p w14:paraId="0444857A" w14:textId="77777777" w:rsidR="00803232" w:rsidRDefault="00803232" w:rsidP="00BB3A10">
      <w:pPr>
        <w:pStyle w:val="Geofyntitel"/>
      </w:pPr>
    </w:p>
    <w:p w14:paraId="7F3DA80D" w14:textId="72FA4E76" w:rsidR="00F21C65" w:rsidRDefault="00451454" w:rsidP="00F21C65">
      <w:pPr>
        <w:rPr>
          <w:rStyle w:val="Geofynoverskrift1grnTegn"/>
        </w:rPr>
      </w:pPr>
      <w:r w:rsidRPr="00BB3A10">
        <w:rPr>
          <w:rStyle w:val="geofynoverskrift1Tegn"/>
        </w:rPr>
        <w:t>Overskrift 1 /</w:t>
      </w:r>
      <w:r w:rsidRPr="00BB3A10">
        <w:rPr>
          <w:sz w:val="36"/>
        </w:rPr>
        <w:t xml:space="preserve"> </w:t>
      </w:r>
      <w:r w:rsidRPr="00BB3A10">
        <w:rPr>
          <w:rStyle w:val="Geofynoverskrift1grnTegn"/>
        </w:rPr>
        <w:t>Overskrift 1</w:t>
      </w:r>
    </w:p>
    <w:p w14:paraId="6CA0FEA2" w14:textId="3DF9C8AD" w:rsidR="00F21C65" w:rsidRPr="00F21C65" w:rsidRDefault="00451454" w:rsidP="00F21C65">
      <w:pPr>
        <w:pStyle w:val="Geofyntekst"/>
      </w:pPr>
      <w:r w:rsidRPr="00F21C65">
        <w:t>Tekst</w:t>
      </w:r>
    </w:p>
    <w:p w14:paraId="1058F984" w14:textId="7CE664B9" w:rsidR="00BB3A10" w:rsidRDefault="00451454" w:rsidP="00F21C65">
      <w:pPr>
        <w:pStyle w:val="Geofyntekstgr"/>
      </w:pPr>
      <w:r w:rsidRPr="00BB3A10">
        <w:t>Tekst</w:t>
      </w:r>
    </w:p>
    <w:p w14:paraId="2DB2F788" w14:textId="45CEECA8" w:rsidR="0048799E" w:rsidRDefault="0048799E" w:rsidP="00F21C65">
      <w:pPr>
        <w:pStyle w:val="Geofyntekstgr"/>
      </w:pPr>
    </w:p>
    <w:p w14:paraId="2E59B11D" w14:textId="41EC7556" w:rsidR="0048799E" w:rsidRDefault="0048799E" w:rsidP="00F21C65">
      <w:pPr>
        <w:pStyle w:val="Geofyntekstgr"/>
      </w:pPr>
    </w:p>
    <w:p w14:paraId="275E28E1" w14:textId="625301E6" w:rsidR="0048799E" w:rsidRDefault="0048799E" w:rsidP="00F21C65">
      <w:pPr>
        <w:pStyle w:val="Geofyntekstgr"/>
      </w:pPr>
    </w:p>
    <w:p w14:paraId="257CBD4E" w14:textId="3D7730A1" w:rsidR="0048799E" w:rsidRDefault="0048799E" w:rsidP="00F21C65">
      <w:pPr>
        <w:pStyle w:val="Geofyntekstgr"/>
      </w:pPr>
    </w:p>
    <w:p w14:paraId="20915B6B" w14:textId="036CE3ED" w:rsidR="0048799E" w:rsidRDefault="0048799E" w:rsidP="00F21C65">
      <w:pPr>
        <w:pStyle w:val="Geofyntekstgr"/>
      </w:pPr>
    </w:p>
    <w:p w14:paraId="0370BC97" w14:textId="16FF96E5" w:rsidR="0048799E" w:rsidRDefault="0048799E" w:rsidP="00F21C65">
      <w:pPr>
        <w:pStyle w:val="Geofyntekstgr"/>
      </w:pPr>
    </w:p>
    <w:p w14:paraId="664C7ED8" w14:textId="1FAB1264" w:rsidR="0048799E" w:rsidRDefault="0048799E" w:rsidP="00F21C65">
      <w:pPr>
        <w:pStyle w:val="Geofyntekstgr"/>
      </w:pPr>
    </w:p>
    <w:p w14:paraId="00ED4BB7" w14:textId="2A7E669A" w:rsidR="0048799E" w:rsidRDefault="0048799E" w:rsidP="00F21C65">
      <w:pPr>
        <w:pStyle w:val="Geofyntekstgr"/>
      </w:pPr>
    </w:p>
    <w:p w14:paraId="4E32E17C" w14:textId="11013897" w:rsidR="0048799E" w:rsidRDefault="0048799E" w:rsidP="00F21C65">
      <w:pPr>
        <w:pStyle w:val="Geofyntekstgr"/>
      </w:pPr>
    </w:p>
    <w:p w14:paraId="76E4AF40" w14:textId="3E242582" w:rsidR="0048799E" w:rsidRDefault="0048799E" w:rsidP="00F21C65">
      <w:pPr>
        <w:pStyle w:val="Geofyntekstgr"/>
      </w:pPr>
    </w:p>
    <w:p w14:paraId="0BBFBE6D" w14:textId="55F9190A" w:rsidR="0048799E" w:rsidRDefault="0048799E" w:rsidP="00F21C65">
      <w:pPr>
        <w:pStyle w:val="Geofyntekstgr"/>
      </w:pPr>
    </w:p>
    <w:p w14:paraId="50426C60" w14:textId="1F446D41" w:rsidR="0048799E" w:rsidRDefault="0048799E" w:rsidP="00F21C65">
      <w:pPr>
        <w:pStyle w:val="Geofyntekstgr"/>
      </w:pPr>
    </w:p>
    <w:p w14:paraId="1F2009F1" w14:textId="2B2A264A" w:rsidR="0048799E" w:rsidRDefault="0048799E" w:rsidP="00F21C65">
      <w:pPr>
        <w:pStyle w:val="Geofyntekstgr"/>
      </w:pPr>
    </w:p>
    <w:p w14:paraId="0B0BA028" w14:textId="580BC5A5" w:rsidR="0048799E" w:rsidRDefault="0048799E" w:rsidP="00F21C65">
      <w:pPr>
        <w:pStyle w:val="Geofyntekstgr"/>
      </w:pPr>
    </w:p>
    <w:p w14:paraId="56AA1DBC" w14:textId="5743AA7C" w:rsidR="0048799E" w:rsidRDefault="0048799E" w:rsidP="00F21C65">
      <w:pPr>
        <w:pStyle w:val="Geofyntekstgr"/>
      </w:pPr>
    </w:p>
    <w:p w14:paraId="59F0342E" w14:textId="6F0EC072" w:rsidR="0048799E" w:rsidRDefault="0048799E" w:rsidP="00F21C65">
      <w:pPr>
        <w:pStyle w:val="Geofyntekstgr"/>
      </w:pPr>
    </w:p>
    <w:p w14:paraId="23F9B94C" w14:textId="3E465108" w:rsidR="0048799E" w:rsidRDefault="0048799E" w:rsidP="00F21C65">
      <w:pPr>
        <w:pStyle w:val="Geofyntekstgr"/>
      </w:pPr>
    </w:p>
    <w:p w14:paraId="2A9F7121" w14:textId="41C3D4EE" w:rsidR="0048799E" w:rsidRDefault="0048799E" w:rsidP="00F21C65">
      <w:pPr>
        <w:pStyle w:val="Geofyntekstgr"/>
      </w:pPr>
    </w:p>
    <w:p w14:paraId="1239CA23" w14:textId="0D8D8342" w:rsidR="0048799E" w:rsidRDefault="0048799E" w:rsidP="00F21C65">
      <w:pPr>
        <w:pStyle w:val="Geofyntekstgr"/>
      </w:pPr>
    </w:p>
    <w:p w14:paraId="7AEEEBB9" w14:textId="3AD60CF2" w:rsidR="0048799E" w:rsidRDefault="0048799E" w:rsidP="00F21C65">
      <w:pPr>
        <w:pStyle w:val="Geofyntekstgr"/>
      </w:pPr>
    </w:p>
    <w:p w14:paraId="40BB79C1" w14:textId="733AB2C8" w:rsidR="0048799E" w:rsidRDefault="0048799E" w:rsidP="00F21C65">
      <w:pPr>
        <w:pStyle w:val="Geofyntekstgr"/>
      </w:pPr>
    </w:p>
    <w:p w14:paraId="2DE9A269" w14:textId="77086471" w:rsidR="0048799E" w:rsidRDefault="0048799E" w:rsidP="00F21C65">
      <w:pPr>
        <w:pStyle w:val="Geofyntekstgr"/>
      </w:pPr>
    </w:p>
    <w:p w14:paraId="18023C23" w14:textId="28C9D293" w:rsidR="0048799E" w:rsidRDefault="0048799E" w:rsidP="00F21C65">
      <w:pPr>
        <w:pStyle w:val="Geofyntekstgr"/>
      </w:pPr>
    </w:p>
    <w:p w14:paraId="61A00C4B" w14:textId="5404909B" w:rsidR="0048799E" w:rsidRDefault="0048799E" w:rsidP="00F21C65">
      <w:pPr>
        <w:pStyle w:val="Geofyntekstgr"/>
      </w:pPr>
    </w:p>
    <w:p w14:paraId="4E2C71B6" w14:textId="1A132012" w:rsidR="0048799E" w:rsidRDefault="0048799E" w:rsidP="00F21C65">
      <w:pPr>
        <w:pStyle w:val="Geofyntekstgr"/>
      </w:pPr>
    </w:p>
    <w:p w14:paraId="6AC21AEB" w14:textId="338F950B" w:rsidR="0048799E" w:rsidRDefault="0048799E" w:rsidP="00F21C65">
      <w:pPr>
        <w:pStyle w:val="Geofyntekstgr"/>
      </w:pPr>
    </w:p>
    <w:p w14:paraId="2655A183" w14:textId="3E21E240" w:rsidR="0048799E" w:rsidRDefault="0048799E" w:rsidP="00F21C65">
      <w:pPr>
        <w:pStyle w:val="Geofyntekstgr"/>
      </w:pPr>
    </w:p>
    <w:p w14:paraId="34F18BEA" w14:textId="3191619B" w:rsidR="0048799E" w:rsidRDefault="0048799E" w:rsidP="00F21C65">
      <w:pPr>
        <w:pStyle w:val="Geofyntekstgr"/>
      </w:pPr>
    </w:p>
    <w:p w14:paraId="315A49BB" w14:textId="6FCB5D47" w:rsidR="0048799E" w:rsidRDefault="0048799E" w:rsidP="00F21C65">
      <w:pPr>
        <w:pStyle w:val="Geofyntekstgr"/>
      </w:pPr>
    </w:p>
    <w:p w14:paraId="67C65E88" w14:textId="40257D6B" w:rsidR="0048799E" w:rsidRDefault="0048799E" w:rsidP="00F21C65">
      <w:pPr>
        <w:pStyle w:val="Geofyntekstgr"/>
      </w:pPr>
    </w:p>
    <w:p w14:paraId="79494EEE" w14:textId="0C65F13B" w:rsidR="0048799E" w:rsidRDefault="0048799E" w:rsidP="00F21C65">
      <w:pPr>
        <w:pStyle w:val="Geofyntekstgr"/>
      </w:pPr>
    </w:p>
    <w:p w14:paraId="3DE42625" w14:textId="74983EBE" w:rsidR="0048799E" w:rsidRDefault="0048799E" w:rsidP="00F21C65">
      <w:pPr>
        <w:pStyle w:val="Geofyntekstgr"/>
      </w:pPr>
    </w:p>
    <w:p w14:paraId="0FABEF0B" w14:textId="51FE41C0" w:rsidR="0048799E" w:rsidRDefault="0048799E" w:rsidP="00F21C65">
      <w:pPr>
        <w:pStyle w:val="Geofyntekstgr"/>
      </w:pPr>
    </w:p>
    <w:p w14:paraId="222D4AE7" w14:textId="3E9F45D4" w:rsidR="0048799E" w:rsidRDefault="0048799E" w:rsidP="00F21C65">
      <w:pPr>
        <w:pStyle w:val="Geofyntekstgr"/>
      </w:pPr>
    </w:p>
    <w:p w14:paraId="7F469B8C" w14:textId="52CA3947" w:rsidR="0048799E" w:rsidRDefault="0048799E" w:rsidP="00F21C65">
      <w:pPr>
        <w:pStyle w:val="Geofyntekstgr"/>
      </w:pPr>
    </w:p>
    <w:p w14:paraId="33043688" w14:textId="43ACBBCC" w:rsidR="0048799E" w:rsidRDefault="0048799E" w:rsidP="00F21C65">
      <w:pPr>
        <w:pStyle w:val="Geofyntekstgr"/>
      </w:pPr>
    </w:p>
    <w:p w14:paraId="54AD6A62" w14:textId="1BD71350" w:rsidR="0048799E" w:rsidRDefault="0048799E" w:rsidP="00F21C65">
      <w:pPr>
        <w:pStyle w:val="Geofyntekstgr"/>
      </w:pPr>
    </w:p>
    <w:p w14:paraId="250C9225" w14:textId="6E4F641D" w:rsidR="0048799E" w:rsidRDefault="0048799E" w:rsidP="00F21C65">
      <w:pPr>
        <w:pStyle w:val="Geofyntekstgr"/>
      </w:pPr>
    </w:p>
    <w:p w14:paraId="76C0A218" w14:textId="571772C5" w:rsidR="0048799E" w:rsidRDefault="0048799E" w:rsidP="00F21C65">
      <w:pPr>
        <w:pStyle w:val="Geofyntekstgr"/>
      </w:pPr>
    </w:p>
    <w:p w14:paraId="399AD9BE" w14:textId="04A01044" w:rsidR="0048799E" w:rsidRDefault="0048799E" w:rsidP="00F21C65">
      <w:pPr>
        <w:pStyle w:val="Geofyntekstgr"/>
      </w:pPr>
    </w:p>
    <w:p w14:paraId="0B9CA3B3" w14:textId="1340B6D6" w:rsidR="0048799E" w:rsidRDefault="0048799E" w:rsidP="00F21C65">
      <w:pPr>
        <w:pStyle w:val="Geofyntekstgr"/>
      </w:pPr>
    </w:p>
    <w:p w14:paraId="34B2FB0C" w14:textId="5155C3E4" w:rsidR="0048799E" w:rsidRDefault="0048799E" w:rsidP="00F21C65">
      <w:pPr>
        <w:pStyle w:val="Geofyntekstgr"/>
      </w:pPr>
    </w:p>
    <w:p w14:paraId="6248D512" w14:textId="1F230C2D" w:rsidR="0048799E" w:rsidRDefault="0048799E" w:rsidP="00F21C65">
      <w:pPr>
        <w:pStyle w:val="Geofyntekstgr"/>
      </w:pPr>
    </w:p>
    <w:p w14:paraId="1E96DEC2" w14:textId="1CEC8C19" w:rsidR="0048799E" w:rsidRDefault="0048799E" w:rsidP="00F21C65">
      <w:pPr>
        <w:pStyle w:val="Geofyntekstgr"/>
      </w:pPr>
    </w:p>
    <w:p w14:paraId="39C769D5" w14:textId="3233E68C" w:rsidR="0048799E" w:rsidRDefault="0048799E" w:rsidP="00F21C65">
      <w:pPr>
        <w:pStyle w:val="Geofyntekstgr"/>
      </w:pPr>
    </w:p>
    <w:p w14:paraId="0C205E5B" w14:textId="50D08633" w:rsidR="0048799E" w:rsidRDefault="0048799E" w:rsidP="00F21C65">
      <w:pPr>
        <w:pStyle w:val="Geofyntekstgr"/>
      </w:pPr>
    </w:p>
    <w:p w14:paraId="6AB934C2" w14:textId="5E29D556" w:rsidR="0048799E" w:rsidRDefault="0048799E" w:rsidP="00F21C65">
      <w:pPr>
        <w:pStyle w:val="Geofyntekstgr"/>
      </w:pPr>
    </w:p>
    <w:p w14:paraId="05EA1C70" w14:textId="0151A026" w:rsidR="0048799E" w:rsidRDefault="0048799E" w:rsidP="00F21C65">
      <w:pPr>
        <w:pStyle w:val="Geofyntekstgr"/>
      </w:pPr>
    </w:p>
    <w:p w14:paraId="337992C5" w14:textId="5A00558D" w:rsidR="0048799E" w:rsidRDefault="0048799E" w:rsidP="00F21C65">
      <w:pPr>
        <w:pStyle w:val="Geofyntekstgr"/>
      </w:pPr>
    </w:p>
    <w:p w14:paraId="59DEDA3A" w14:textId="5566B6B0" w:rsidR="0048799E" w:rsidRDefault="0048799E" w:rsidP="00F21C65">
      <w:pPr>
        <w:pStyle w:val="Geofyntekstgr"/>
      </w:pPr>
    </w:p>
    <w:p w14:paraId="607B730C" w14:textId="77777777" w:rsidR="0048799E" w:rsidRDefault="0048799E" w:rsidP="00F21C65">
      <w:pPr>
        <w:pStyle w:val="Geofyntekstgr"/>
      </w:pPr>
    </w:p>
    <w:p w14:paraId="4DBB42CB" w14:textId="23FE5444" w:rsidR="0048799E" w:rsidRDefault="0048799E" w:rsidP="00F21C65">
      <w:pPr>
        <w:pStyle w:val="Geofyntekstgr"/>
      </w:pPr>
    </w:p>
    <w:p w14:paraId="6EF38B78" w14:textId="103A6179" w:rsidR="0048799E" w:rsidRDefault="0048799E" w:rsidP="00F21C65">
      <w:pPr>
        <w:pStyle w:val="Geofyntekstgr"/>
      </w:pPr>
    </w:p>
    <w:p w14:paraId="2ABA2192" w14:textId="41A6A3DF" w:rsidR="0048799E" w:rsidRDefault="0048799E" w:rsidP="00F21C65">
      <w:pPr>
        <w:pStyle w:val="Geofyntekstgr"/>
      </w:pPr>
    </w:p>
    <w:p w14:paraId="30E986F1" w14:textId="77777777" w:rsidR="0048799E" w:rsidRPr="00F21C65" w:rsidRDefault="0048799E" w:rsidP="00F21C65">
      <w:pPr>
        <w:pStyle w:val="Geofyntekstgr"/>
        <w:rPr>
          <w:sz w:val="36"/>
        </w:rPr>
      </w:pPr>
    </w:p>
    <w:sectPr w:rsidR="0048799E" w:rsidRPr="00F21C65" w:rsidSect="005E4C8A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588" w:right="1134" w:bottom="1588" w:left="1134" w:header="720" w:footer="720" w:gutter="0"/>
      <w:pgNumType w:start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AF8F6" w14:textId="77777777" w:rsidR="008A0230" w:rsidRDefault="008A0230" w:rsidP="00940B32">
      <w:pPr>
        <w:spacing w:after="0" w:line="240" w:lineRule="auto"/>
      </w:pPr>
      <w:r>
        <w:separator/>
      </w:r>
    </w:p>
  </w:endnote>
  <w:endnote w:type="continuationSeparator" w:id="0">
    <w:p w14:paraId="70C6FE63" w14:textId="77777777" w:rsidR="008A0230" w:rsidRDefault="008A0230" w:rsidP="0094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8590469"/>
      <w:docPartObj>
        <w:docPartGallery w:val="Page Numbers (Bottom of Page)"/>
        <w:docPartUnique/>
      </w:docPartObj>
    </w:sdtPr>
    <w:sdtEndPr/>
    <w:sdtContent>
      <w:p w14:paraId="10B8D8AC" w14:textId="70D1E3FB" w:rsidR="00F7546D" w:rsidRDefault="00F7546D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576">
          <w:rPr>
            <w:noProof/>
          </w:rPr>
          <w:t>2</w:t>
        </w:r>
        <w:r>
          <w:fldChar w:fldCharType="end"/>
        </w:r>
      </w:p>
    </w:sdtContent>
  </w:sdt>
  <w:p w14:paraId="2330ED3B" w14:textId="77777777" w:rsidR="00F7546D" w:rsidRDefault="00F7546D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443B" w14:textId="3A166984" w:rsidR="00532019" w:rsidRDefault="00532019">
    <w:pPr>
      <w:pStyle w:val="Sidefod"/>
      <w:jc w:val="center"/>
    </w:pPr>
  </w:p>
  <w:p w14:paraId="3197E374" w14:textId="77777777" w:rsidR="00532019" w:rsidRDefault="0053201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33C57" w14:textId="77777777" w:rsidR="008A0230" w:rsidRDefault="008A0230" w:rsidP="00940B32">
      <w:pPr>
        <w:spacing w:after="0" w:line="240" w:lineRule="auto"/>
      </w:pPr>
      <w:r>
        <w:separator/>
      </w:r>
    </w:p>
  </w:footnote>
  <w:footnote w:type="continuationSeparator" w:id="0">
    <w:p w14:paraId="3107A196" w14:textId="77777777" w:rsidR="008A0230" w:rsidRDefault="008A0230" w:rsidP="00940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5DC96" w14:textId="4C8B5A06" w:rsidR="0048799E" w:rsidRDefault="00040DC1" w:rsidP="0048799E">
    <w:pPr>
      <w:pStyle w:val="Sidehoved"/>
      <w:jc w:val="right"/>
    </w:pPr>
    <w:r w:rsidRPr="00040DC1">
      <w:rPr>
        <w:noProof/>
      </w:rPr>
      <w:drawing>
        <wp:anchor distT="0" distB="0" distL="114300" distR="114300" simplePos="0" relativeHeight="251658239" behindDoc="0" locked="0" layoutInCell="1" allowOverlap="1" wp14:anchorId="40FEAB56" wp14:editId="28BA4FDB">
          <wp:simplePos x="0" y="0"/>
          <wp:positionH relativeFrom="column">
            <wp:posOffset>5830570</wp:posOffset>
          </wp:positionH>
          <wp:positionV relativeFrom="paragraph">
            <wp:posOffset>-1270</wp:posOffset>
          </wp:positionV>
          <wp:extent cx="378000" cy="378000"/>
          <wp:effectExtent l="0" t="0" r="3175" b="3175"/>
          <wp:wrapSquare wrapText="bothSides"/>
          <wp:docPr id="4" name="Billede 4" descr="C:\Users\jgje\Dropbox\GeoFyn\Grafik\20190102 Ny grafik\Egne afledte filer\1 LOGOFILER\PNG\Sort\CMYK_Ik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gje\Dropbox\GeoFyn\Grafik\20190102 Ny grafik\Egne afledte filer\1 LOGOFILER\PNG\Sort\CMYK_Iko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00" cy="3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1200A" w14:textId="03AB59DA" w:rsidR="00790A8A" w:rsidRDefault="00790A8A" w:rsidP="00790A8A">
    <w:pPr>
      <w:pStyle w:val="Sidehove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A2142"/>
    <w:multiLevelType w:val="hybridMultilevel"/>
    <w:tmpl w:val="18A82A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87D"/>
    <w:multiLevelType w:val="hybridMultilevel"/>
    <w:tmpl w:val="5DE47B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1FCE"/>
    <w:multiLevelType w:val="hybridMultilevel"/>
    <w:tmpl w:val="951605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81F27"/>
    <w:multiLevelType w:val="hybridMultilevel"/>
    <w:tmpl w:val="B9F2FEDA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A74"/>
    <w:multiLevelType w:val="hybridMultilevel"/>
    <w:tmpl w:val="1DD27622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2288F"/>
    <w:multiLevelType w:val="hybridMultilevel"/>
    <w:tmpl w:val="6FE0471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F2B13"/>
    <w:multiLevelType w:val="hybridMultilevel"/>
    <w:tmpl w:val="412CB8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2494C"/>
    <w:multiLevelType w:val="hybridMultilevel"/>
    <w:tmpl w:val="43C68D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96631"/>
    <w:multiLevelType w:val="hybridMultilevel"/>
    <w:tmpl w:val="1214D3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81784"/>
    <w:multiLevelType w:val="hybridMultilevel"/>
    <w:tmpl w:val="D69E173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211675"/>
    <w:multiLevelType w:val="hybridMultilevel"/>
    <w:tmpl w:val="77E87D8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40C46"/>
    <w:multiLevelType w:val="hybridMultilevel"/>
    <w:tmpl w:val="247854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F45A2"/>
    <w:multiLevelType w:val="hybridMultilevel"/>
    <w:tmpl w:val="113453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E75A1"/>
    <w:multiLevelType w:val="hybridMultilevel"/>
    <w:tmpl w:val="05F0404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51F5"/>
    <w:multiLevelType w:val="hybridMultilevel"/>
    <w:tmpl w:val="9A0C4ED6"/>
    <w:lvl w:ilvl="0" w:tplc="5F825912">
      <w:start w:val="5000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color w:val="333333"/>
        <w:sz w:val="3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968BD"/>
    <w:multiLevelType w:val="hybridMultilevel"/>
    <w:tmpl w:val="E7FA058A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65F8E"/>
    <w:multiLevelType w:val="hybridMultilevel"/>
    <w:tmpl w:val="40A42EB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05706"/>
    <w:multiLevelType w:val="hybridMultilevel"/>
    <w:tmpl w:val="871EFA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1225E"/>
    <w:multiLevelType w:val="hybridMultilevel"/>
    <w:tmpl w:val="A0F082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87DD5"/>
    <w:multiLevelType w:val="hybridMultilevel"/>
    <w:tmpl w:val="64A811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E739A"/>
    <w:multiLevelType w:val="hybridMultilevel"/>
    <w:tmpl w:val="787822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345D0"/>
    <w:multiLevelType w:val="hybridMultilevel"/>
    <w:tmpl w:val="12803B6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FC205E"/>
    <w:multiLevelType w:val="hybridMultilevel"/>
    <w:tmpl w:val="EDA6A2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9320F"/>
    <w:multiLevelType w:val="hybridMultilevel"/>
    <w:tmpl w:val="E90CF5A6"/>
    <w:lvl w:ilvl="0" w:tplc="5C908EE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color w:val="333333"/>
        <w:sz w:val="3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C5C89"/>
    <w:multiLevelType w:val="hybridMultilevel"/>
    <w:tmpl w:val="8898D0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54442"/>
    <w:multiLevelType w:val="hybridMultilevel"/>
    <w:tmpl w:val="CFD809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F32A9"/>
    <w:multiLevelType w:val="hybridMultilevel"/>
    <w:tmpl w:val="2F0AE138"/>
    <w:lvl w:ilvl="0" w:tplc="F2C616E8">
      <w:start w:val="27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81BA3"/>
    <w:multiLevelType w:val="hybridMultilevel"/>
    <w:tmpl w:val="FC7E0A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C4522"/>
    <w:multiLevelType w:val="hybridMultilevel"/>
    <w:tmpl w:val="2F509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47142"/>
    <w:multiLevelType w:val="hybridMultilevel"/>
    <w:tmpl w:val="748EF6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804E8"/>
    <w:multiLevelType w:val="hybridMultilevel"/>
    <w:tmpl w:val="C19893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E2CCE"/>
    <w:multiLevelType w:val="hybridMultilevel"/>
    <w:tmpl w:val="21E6EF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3337DD"/>
    <w:multiLevelType w:val="hybridMultilevel"/>
    <w:tmpl w:val="A224D7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A5D6E"/>
    <w:multiLevelType w:val="hybridMultilevel"/>
    <w:tmpl w:val="007C141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5A756A"/>
    <w:multiLevelType w:val="hybridMultilevel"/>
    <w:tmpl w:val="879AC6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66885"/>
    <w:multiLevelType w:val="hybridMultilevel"/>
    <w:tmpl w:val="76A649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A52F6"/>
    <w:multiLevelType w:val="hybridMultilevel"/>
    <w:tmpl w:val="3CE6ADCA"/>
    <w:lvl w:ilvl="0" w:tplc="35A6A72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E0D5C"/>
    <w:multiLevelType w:val="hybridMultilevel"/>
    <w:tmpl w:val="611CF1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76FDC"/>
    <w:multiLevelType w:val="hybridMultilevel"/>
    <w:tmpl w:val="46CEE3B6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34C5A"/>
    <w:multiLevelType w:val="hybridMultilevel"/>
    <w:tmpl w:val="A8D22B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6C70"/>
    <w:multiLevelType w:val="hybridMultilevel"/>
    <w:tmpl w:val="B50E5C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97290"/>
    <w:multiLevelType w:val="hybridMultilevel"/>
    <w:tmpl w:val="BB9A8D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3"/>
  </w:num>
  <w:num w:numId="3">
    <w:abstractNumId w:val="6"/>
  </w:num>
  <w:num w:numId="4">
    <w:abstractNumId w:val="9"/>
  </w:num>
  <w:num w:numId="5">
    <w:abstractNumId w:val="16"/>
  </w:num>
  <w:num w:numId="6">
    <w:abstractNumId w:val="20"/>
  </w:num>
  <w:num w:numId="7">
    <w:abstractNumId w:val="4"/>
  </w:num>
  <w:num w:numId="8">
    <w:abstractNumId w:val="3"/>
  </w:num>
  <w:num w:numId="9">
    <w:abstractNumId w:val="15"/>
  </w:num>
  <w:num w:numId="10">
    <w:abstractNumId w:val="38"/>
  </w:num>
  <w:num w:numId="11">
    <w:abstractNumId w:val="23"/>
  </w:num>
  <w:num w:numId="12">
    <w:abstractNumId w:val="31"/>
  </w:num>
  <w:num w:numId="13">
    <w:abstractNumId w:val="24"/>
  </w:num>
  <w:num w:numId="14">
    <w:abstractNumId w:val="0"/>
  </w:num>
  <w:num w:numId="15">
    <w:abstractNumId w:val="13"/>
  </w:num>
  <w:num w:numId="16">
    <w:abstractNumId w:val="14"/>
  </w:num>
  <w:num w:numId="17">
    <w:abstractNumId w:val="41"/>
  </w:num>
  <w:num w:numId="18">
    <w:abstractNumId w:val="21"/>
  </w:num>
  <w:num w:numId="19">
    <w:abstractNumId w:val="32"/>
  </w:num>
  <w:num w:numId="20">
    <w:abstractNumId w:val="19"/>
  </w:num>
  <w:num w:numId="21">
    <w:abstractNumId w:val="33"/>
  </w:num>
  <w:num w:numId="22">
    <w:abstractNumId w:val="37"/>
  </w:num>
  <w:num w:numId="23">
    <w:abstractNumId w:val="17"/>
  </w:num>
  <w:num w:numId="24">
    <w:abstractNumId w:val="25"/>
  </w:num>
  <w:num w:numId="25">
    <w:abstractNumId w:val="1"/>
  </w:num>
  <w:num w:numId="26">
    <w:abstractNumId w:val="18"/>
  </w:num>
  <w:num w:numId="27">
    <w:abstractNumId w:val="28"/>
  </w:num>
  <w:num w:numId="28">
    <w:abstractNumId w:val="35"/>
  </w:num>
  <w:num w:numId="29">
    <w:abstractNumId w:val="34"/>
  </w:num>
  <w:num w:numId="30">
    <w:abstractNumId w:val="7"/>
  </w:num>
  <w:num w:numId="31">
    <w:abstractNumId w:val="12"/>
  </w:num>
  <w:num w:numId="32">
    <w:abstractNumId w:val="27"/>
  </w:num>
  <w:num w:numId="33">
    <w:abstractNumId w:val="29"/>
  </w:num>
  <w:num w:numId="34">
    <w:abstractNumId w:val="30"/>
  </w:num>
  <w:num w:numId="35">
    <w:abstractNumId w:val="40"/>
  </w:num>
  <w:num w:numId="36">
    <w:abstractNumId w:val="39"/>
  </w:num>
  <w:num w:numId="37">
    <w:abstractNumId w:val="11"/>
  </w:num>
  <w:num w:numId="38">
    <w:abstractNumId w:val="2"/>
  </w:num>
  <w:num w:numId="39">
    <w:abstractNumId w:val="22"/>
  </w:num>
  <w:num w:numId="40">
    <w:abstractNumId w:val="8"/>
  </w:num>
  <w:num w:numId="41">
    <w:abstractNumId w:val="26"/>
  </w:num>
  <w:num w:numId="42">
    <w:abstractNumId w:val="10"/>
  </w:num>
  <w:num w:numId="43">
    <w:abstractNumId w:val="5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1B8"/>
    <w:rsid w:val="0000300C"/>
    <w:rsid w:val="00003A60"/>
    <w:rsid w:val="000041BE"/>
    <w:rsid w:val="000050BB"/>
    <w:rsid w:val="00005FAA"/>
    <w:rsid w:val="0001715F"/>
    <w:rsid w:val="000303A6"/>
    <w:rsid w:val="000311F1"/>
    <w:rsid w:val="00031DA6"/>
    <w:rsid w:val="00040DC1"/>
    <w:rsid w:val="00043769"/>
    <w:rsid w:val="00051E99"/>
    <w:rsid w:val="00062E0D"/>
    <w:rsid w:val="00066773"/>
    <w:rsid w:val="00071E55"/>
    <w:rsid w:val="000C4605"/>
    <w:rsid w:val="000D7D58"/>
    <w:rsid w:val="000F5485"/>
    <w:rsid w:val="00135196"/>
    <w:rsid w:val="00147CBD"/>
    <w:rsid w:val="00151592"/>
    <w:rsid w:val="0016161D"/>
    <w:rsid w:val="001810A1"/>
    <w:rsid w:val="001975E0"/>
    <w:rsid w:val="001A3CC5"/>
    <w:rsid w:val="001B26EB"/>
    <w:rsid w:val="001B510E"/>
    <w:rsid w:val="001C5397"/>
    <w:rsid w:val="001C5BA4"/>
    <w:rsid w:val="001C6DBF"/>
    <w:rsid w:val="001D12D1"/>
    <w:rsid w:val="001D77A4"/>
    <w:rsid w:val="001F5A64"/>
    <w:rsid w:val="00200F60"/>
    <w:rsid w:val="00204E7E"/>
    <w:rsid w:val="002062F6"/>
    <w:rsid w:val="002131A6"/>
    <w:rsid w:val="00217B21"/>
    <w:rsid w:val="00224691"/>
    <w:rsid w:val="00224E51"/>
    <w:rsid w:val="00233556"/>
    <w:rsid w:val="00234976"/>
    <w:rsid w:val="002449B0"/>
    <w:rsid w:val="00256FA7"/>
    <w:rsid w:val="00264D13"/>
    <w:rsid w:val="002713EA"/>
    <w:rsid w:val="00276317"/>
    <w:rsid w:val="00287AD2"/>
    <w:rsid w:val="0029397C"/>
    <w:rsid w:val="00293B61"/>
    <w:rsid w:val="002B1476"/>
    <w:rsid w:val="002B563A"/>
    <w:rsid w:val="002C1F11"/>
    <w:rsid w:val="002C7170"/>
    <w:rsid w:val="002E4FB9"/>
    <w:rsid w:val="002F3815"/>
    <w:rsid w:val="002F795B"/>
    <w:rsid w:val="0031512A"/>
    <w:rsid w:val="0031765E"/>
    <w:rsid w:val="00325052"/>
    <w:rsid w:val="00326351"/>
    <w:rsid w:val="003317C6"/>
    <w:rsid w:val="00332E7C"/>
    <w:rsid w:val="00336C17"/>
    <w:rsid w:val="00343562"/>
    <w:rsid w:val="00344C20"/>
    <w:rsid w:val="0035135C"/>
    <w:rsid w:val="00353313"/>
    <w:rsid w:val="00356B54"/>
    <w:rsid w:val="0035779B"/>
    <w:rsid w:val="00385285"/>
    <w:rsid w:val="00393F3D"/>
    <w:rsid w:val="003A297A"/>
    <w:rsid w:val="003A7AC6"/>
    <w:rsid w:val="003E22A9"/>
    <w:rsid w:val="003E7C93"/>
    <w:rsid w:val="00401528"/>
    <w:rsid w:val="00401B6C"/>
    <w:rsid w:val="00411697"/>
    <w:rsid w:val="00414E31"/>
    <w:rsid w:val="00416045"/>
    <w:rsid w:val="00437B48"/>
    <w:rsid w:val="0044335E"/>
    <w:rsid w:val="0044633A"/>
    <w:rsid w:val="00451454"/>
    <w:rsid w:val="00452468"/>
    <w:rsid w:val="004607B2"/>
    <w:rsid w:val="00475A22"/>
    <w:rsid w:val="00475B2C"/>
    <w:rsid w:val="004866A4"/>
    <w:rsid w:val="004867D8"/>
    <w:rsid w:val="0048799E"/>
    <w:rsid w:val="004B2141"/>
    <w:rsid w:val="004B730C"/>
    <w:rsid w:val="004C0410"/>
    <w:rsid w:val="004D516D"/>
    <w:rsid w:val="00514379"/>
    <w:rsid w:val="0052051D"/>
    <w:rsid w:val="005237E2"/>
    <w:rsid w:val="0052495C"/>
    <w:rsid w:val="005310D3"/>
    <w:rsid w:val="00532019"/>
    <w:rsid w:val="00535EF2"/>
    <w:rsid w:val="00552646"/>
    <w:rsid w:val="005568D2"/>
    <w:rsid w:val="005649E5"/>
    <w:rsid w:val="0059692F"/>
    <w:rsid w:val="00597450"/>
    <w:rsid w:val="005A4F3A"/>
    <w:rsid w:val="005B5EC8"/>
    <w:rsid w:val="005C1CB5"/>
    <w:rsid w:val="005D5D6C"/>
    <w:rsid w:val="005E4C8A"/>
    <w:rsid w:val="005F3B0A"/>
    <w:rsid w:val="006054A3"/>
    <w:rsid w:val="00605E09"/>
    <w:rsid w:val="006066FE"/>
    <w:rsid w:val="00614833"/>
    <w:rsid w:val="00614FEF"/>
    <w:rsid w:val="0063031C"/>
    <w:rsid w:val="006323CD"/>
    <w:rsid w:val="00634767"/>
    <w:rsid w:val="00634FFC"/>
    <w:rsid w:val="0064142A"/>
    <w:rsid w:val="00643703"/>
    <w:rsid w:val="0065416C"/>
    <w:rsid w:val="00681639"/>
    <w:rsid w:val="00696F43"/>
    <w:rsid w:val="006A6944"/>
    <w:rsid w:val="006D1108"/>
    <w:rsid w:val="006D5779"/>
    <w:rsid w:val="006E3271"/>
    <w:rsid w:val="006E7161"/>
    <w:rsid w:val="006F1DF0"/>
    <w:rsid w:val="006F3AA8"/>
    <w:rsid w:val="00700B99"/>
    <w:rsid w:val="00704FA7"/>
    <w:rsid w:val="00707A7A"/>
    <w:rsid w:val="007137B5"/>
    <w:rsid w:val="0071786A"/>
    <w:rsid w:val="0072615C"/>
    <w:rsid w:val="00726A5B"/>
    <w:rsid w:val="00726AE6"/>
    <w:rsid w:val="0073425B"/>
    <w:rsid w:val="00737B32"/>
    <w:rsid w:val="00762CCD"/>
    <w:rsid w:val="007630DA"/>
    <w:rsid w:val="00763524"/>
    <w:rsid w:val="00772AF5"/>
    <w:rsid w:val="007855C8"/>
    <w:rsid w:val="00786D13"/>
    <w:rsid w:val="00787B93"/>
    <w:rsid w:val="00790A8A"/>
    <w:rsid w:val="00793DAF"/>
    <w:rsid w:val="007A339F"/>
    <w:rsid w:val="007A6088"/>
    <w:rsid w:val="007B0A11"/>
    <w:rsid w:val="007C1330"/>
    <w:rsid w:val="007C5471"/>
    <w:rsid w:val="007C56AD"/>
    <w:rsid w:val="007D2969"/>
    <w:rsid w:val="007D3896"/>
    <w:rsid w:val="007F1D44"/>
    <w:rsid w:val="007F3483"/>
    <w:rsid w:val="007F4E40"/>
    <w:rsid w:val="00803232"/>
    <w:rsid w:val="00837CFB"/>
    <w:rsid w:val="00845E7F"/>
    <w:rsid w:val="00853246"/>
    <w:rsid w:val="00853A54"/>
    <w:rsid w:val="00855690"/>
    <w:rsid w:val="00856BF4"/>
    <w:rsid w:val="00864BF9"/>
    <w:rsid w:val="008756D7"/>
    <w:rsid w:val="008764B9"/>
    <w:rsid w:val="00880D1F"/>
    <w:rsid w:val="00882B76"/>
    <w:rsid w:val="008A0230"/>
    <w:rsid w:val="008A08DD"/>
    <w:rsid w:val="008A60E9"/>
    <w:rsid w:val="008C0B9C"/>
    <w:rsid w:val="008D1B57"/>
    <w:rsid w:val="008D36F1"/>
    <w:rsid w:val="008D670E"/>
    <w:rsid w:val="008F0BD1"/>
    <w:rsid w:val="008F1384"/>
    <w:rsid w:val="008F772B"/>
    <w:rsid w:val="00921B14"/>
    <w:rsid w:val="00932F9E"/>
    <w:rsid w:val="009407D0"/>
    <w:rsid w:val="00940B32"/>
    <w:rsid w:val="009441D9"/>
    <w:rsid w:val="00954EE5"/>
    <w:rsid w:val="00970D15"/>
    <w:rsid w:val="0097798A"/>
    <w:rsid w:val="00980445"/>
    <w:rsid w:val="009A5849"/>
    <w:rsid w:val="009A7DD8"/>
    <w:rsid w:val="009B3E33"/>
    <w:rsid w:val="009C071A"/>
    <w:rsid w:val="009E68A8"/>
    <w:rsid w:val="00A01057"/>
    <w:rsid w:val="00A03387"/>
    <w:rsid w:val="00A07714"/>
    <w:rsid w:val="00A1563C"/>
    <w:rsid w:val="00A170E8"/>
    <w:rsid w:val="00A17F2B"/>
    <w:rsid w:val="00A32F8F"/>
    <w:rsid w:val="00A42C88"/>
    <w:rsid w:val="00A43776"/>
    <w:rsid w:val="00A46804"/>
    <w:rsid w:val="00A5030E"/>
    <w:rsid w:val="00A5381D"/>
    <w:rsid w:val="00A771D0"/>
    <w:rsid w:val="00A87045"/>
    <w:rsid w:val="00AA7DDF"/>
    <w:rsid w:val="00AC7B86"/>
    <w:rsid w:val="00AE37B6"/>
    <w:rsid w:val="00AE505A"/>
    <w:rsid w:val="00AF43C1"/>
    <w:rsid w:val="00B25E6F"/>
    <w:rsid w:val="00B26639"/>
    <w:rsid w:val="00B37A1B"/>
    <w:rsid w:val="00B57D40"/>
    <w:rsid w:val="00B74645"/>
    <w:rsid w:val="00B81DB9"/>
    <w:rsid w:val="00B86F02"/>
    <w:rsid w:val="00B959B9"/>
    <w:rsid w:val="00BA431E"/>
    <w:rsid w:val="00BA6A74"/>
    <w:rsid w:val="00BB1576"/>
    <w:rsid w:val="00BB3A10"/>
    <w:rsid w:val="00BB6D75"/>
    <w:rsid w:val="00BD7525"/>
    <w:rsid w:val="00C02FB8"/>
    <w:rsid w:val="00C065EA"/>
    <w:rsid w:val="00C138AC"/>
    <w:rsid w:val="00C13BE9"/>
    <w:rsid w:val="00C20AA1"/>
    <w:rsid w:val="00C20D49"/>
    <w:rsid w:val="00C25C42"/>
    <w:rsid w:val="00C367C7"/>
    <w:rsid w:val="00C47F78"/>
    <w:rsid w:val="00C52B6F"/>
    <w:rsid w:val="00C54105"/>
    <w:rsid w:val="00C55DDA"/>
    <w:rsid w:val="00C61400"/>
    <w:rsid w:val="00C71103"/>
    <w:rsid w:val="00C75882"/>
    <w:rsid w:val="00C933CD"/>
    <w:rsid w:val="00C938C0"/>
    <w:rsid w:val="00C945E0"/>
    <w:rsid w:val="00C945F2"/>
    <w:rsid w:val="00C97C47"/>
    <w:rsid w:val="00CA6CDF"/>
    <w:rsid w:val="00CA749C"/>
    <w:rsid w:val="00CB41A5"/>
    <w:rsid w:val="00CD0B84"/>
    <w:rsid w:val="00CE1113"/>
    <w:rsid w:val="00CF07DD"/>
    <w:rsid w:val="00CF3123"/>
    <w:rsid w:val="00D05B7A"/>
    <w:rsid w:val="00D206C0"/>
    <w:rsid w:val="00D33D5E"/>
    <w:rsid w:val="00D3535A"/>
    <w:rsid w:val="00D4072A"/>
    <w:rsid w:val="00D42DD4"/>
    <w:rsid w:val="00D42F11"/>
    <w:rsid w:val="00D435AD"/>
    <w:rsid w:val="00D43840"/>
    <w:rsid w:val="00D4453D"/>
    <w:rsid w:val="00D461B8"/>
    <w:rsid w:val="00D54211"/>
    <w:rsid w:val="00D60B3E"/>
    <w:rsid w:val="00D63087"/>
    <w:rsid w:val="00D931F9"/>
    <w:rsid w:val="00DB3FBC"/>
    <w:rsid w:val="00DB755A"/>
    <w:rsid w:val="00DB7598"/>
    <w:rsid w:val="00DC00E3"/>
    <w:rsid w:val="00DC6947"/>
    <w:rsid w:val="00DD74B2"/>
    <w:rsid w:val="00DE20AC"/>
    <w:rsid w:val="00DE2E00"/>
    <w:rsid w:val="00DE7D38"/>
    <w:rsid w:val="00DF0872"/>
    <w:rsid w:val="00DF52CA"/>
    <w:rsid w:val="00E30C5A"/>
    <w:rsid w:val="00E30F38"/>
    <w:rsid w:val="00E603D1"/>
    <w:rsid w:val="00E726B5"/>
    <w:rsid w:val="00E73BD3"/>
    <w:rsid w:val="00E7664B"/>
    <w:rsid w:val="00E8627C"/>
    <w:rsid w:val="00E9216E"/>
    <w:rsid w:val="00EA0F84"/>
    <w:rsid w:val="00EA1158"/>
    <w:rsid w:val="00EA732B"/>
    <w:rsid w:val="00ED61B4"/>
    <w:rsid w:val="00EE6D7A"/>
    <w:rsid w:val="00EF20EC"/>
    <w:rsid w:val="00F13497"/>
    <w:rsid w:val="00F21C65"/>
    <w:rsid w:val="00F32C8E"/>
    <w:rsid w:val="00F53010"/>
    <w:rsid w:val="00F53931"/>
    <w:rsid w:val="00F561B7"/>
    <w:rsid w:val="00F664C7"/>
    <w:rsid w:val="00F70071"/>
    <w:rsid w:val="00F7546D"/>
    <w:rsid w:val="00F75ADF"/>
    <w:rsid w:val="00F84C15"/>
    <w:rsid w:val="00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FC9C3"/>
  <w15:chartTrackingRefBased/>
  <w15:docId w15:val="{DC443B19-F209-43D1-9610-D54E5DE7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C00E3"/>
    <w:rPr>
      <w:sz w:val="18"/>
      <w:lang w:val="da-DK"/>
    </w:rPr>
  </w:style>
  <w:style w:type="paragraph" w:styleId="Overskrift1">
    <w:name w:val="heading 1"/>
    <w:basedOn w:val="Normal"/>
    <w:next w:val="Normal"/>
    <w:link w:val="Overskrift1Tegn"/>
    <w:autoRedefine/>
    <w:uiPriority w:val="9"/>
    <w:rsid w:val="00451454"/>
    <w:pPr>
      <w:keepNext/>
      <w:keepLines/>
      <w:spacing w:before="400" w:after="40" w:line="240" w:lineRule="auto"/>
      <w:outlineLvl w:val="0"/>
    </w:pPr>
    <w:rPr>
      <w:rFonts w:ascii="Arial" w:eastAsiaTheme="majorEastAsia" w:hAnsi="Arial" w:cs="Arial"/>
      <w:b/>
      <w:color w:val="05683A"/>
      <w:sz w:val="44"/>
      <w:szCs w:val="28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rsid w:val="005237E2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5683A"/>
      <w:sz w:val="32"/>
      <w:szCs w:val="24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rsid w:val="008F0BD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5683A"/>
      <w:sz w:val="26"/>
      <w:szCs w:val="22"/>
    </w:rPr>
  </w:style>
  <w:style w:type="paragraph" w:styleId="Overskrift4">
    <w:name w:val="heading 4"/>
    <w:basedOn w:val="Normal"/>
    <w:next w:val="Normal"/>
    <w:link w:val="Overskrift4Tegn"/>
    <w:autoRedefine/>
    <w:uiPriority w:val="9"/>
    <w:unhideWhenUsed/>
    <w:rsid w:val="008F0BD1"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Cs/>
      <w:noProof/>
      <w:color w:val="70B96C"/>
      <w:sz w:val="22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451454"/>
    <w:rPr>
      <w:rFonts w:ascii="Arial" w:eastAsiaTheme="majorEastAsia" w:hAnsi="Arial" w:cs="Arial"/>
      <w:b/>
      <w:color w:val="05683A"/>
      <w:sz w:val="44"/>
      <w:szCs w:val="28"/>
      <w:lang w:val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5237E2"/>
    <w:rPr>
      <w:rFonts w:asciiTheme="majorHAnsi" w:eastAsiaTheme="majorEastAsia" w:hAnsiTheme="majorHAnsi" w:cstheme="majorBidi"/>
      <w:color w:val="05683A"/>
      <w:sz w:val="32"/>
      <w:szCs w:val="24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8F0BD1"/>
    <w:rPr>
      <w:rFonts w:asciiTheme="majorHAnsi" w:eastAsiaTheme="majorEastAsia" w:hAnsiTheme="majorHAnsi" w:cstheme="majorBidi"/>
      <w:color w:val="05683A"/>
      <w:sz w:val="26"/>
      <w:szCs w:val="22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8F0BD1"/>
    <w:rPr>
      <w:rFonts w:asciiTheme="majorHAnsi" w:eastAsiaTheme="majorEastAsia" w:hAnsiTheme="majorHAnsi" w:cstheme="majorBidi"/>
      <w:bCs/>
      <w:noProof/>
      <w:color w:val="70B96C"/>
      <w:sz w:val="22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iPriority w:val="99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autoRedefine/>
    <w:uiPriority w:val="1"/>
    <w:qFormat/>
    <w:rsid w:val="006D5779"/>
    <w:pPr>
      <w:spacing w:after="0" w:line="240" w:lineRule="auto"/>
    </w:pPr>
    <w:rPr>
      <w:sz w:val="18"/>
    </w:rPr>
  </w:style>
  <w:style w:type="character" w:customStyle="1" w:styleId="IngenafstandTegn">
    <w:name w:val="Ingen afstand Tegn"/>
    <w:basedOn w:val="Standardskrifttypeiafsnit"/>
    <w:link w:val="Ingenafstand"/>
    <w:uiPriority w:val="1"/>
    <w:rsid w:val="006D5779"/>
    <w:rPr>
      <w:sz w:val="18"/>
    </w:rPr>
  </w:style>
  <w:style w:type="paragraph" w:styleId="Citat">
    <w:name w:val="Quote"/>
    <w:basedOn w:val="Normal"/>
    <w:next w:val="Normal"/>
    <w:link w:val="CitatTegn"/>
    <w:uiPriority w:val="29"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pPr>
      <w:ind w:left="720"/>
      <w:contextualSpacing/>
    </w:pPr>
  </w:style>
  <w:style w:type="paragraph" w:styleId="Overskrift">
    <w:name w:val="TOC Heading"/>
    <w:basedOn w:val="Overskrift1"/>
    <w:next w:val="Normal"/>
    <w:uiPriority w:val="39"/>
    <w:unhideWhenUsed/>
    <w:rsid w:val="00D461B8"/>
    <w:pPr>
      <w:spacing w:before="240" w:after="0" w:line="259" w:lineRule="auto"/>
      <w:outlineLvl w:val="9"/>
    </w:pPr>
    <w:rPr>
      <w:color w:val="830F0E" w:themeColor="accent1" w:themeShade="BF"/>
      <w:sz w:val="32"/>
      <w:szCs w:val="32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D461B8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D461B8"/>
    <w:pPr>
      <w:spacing w:after="100"/>
      <w:ind w:left="17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D461B8"/>
    <w:pPr>
      <w:spacing w:after="100"/>
      <w:ind w:left="340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F561B7"/>
    <w:rPr>
      <w:sz w:val="16"/>
      <w:szCs w:val="16"/>
    </w:rPr>
  </w:style>
  <w:style w:type="paragraph" w:styleId="Kommentartekst">
    <w:name w:val="annotation text"/>
    <w:basedOn w:val="Normal"/>
    <w:link w:val="KommentartekstTegn"/>
    <w:unhideWhenUsed/>
    <w:rsid w:val="00F561B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F561B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561B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561B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561B7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561B7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0B32"/>
  </w:style>
  <w:style w:type="paragraph" w:styleId="Sidefod">
    <w:name w:val="footer"/>
    <w:basedOn w:val="Normal"/>
    <w:link w:val="Sidefo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0B32"/>
  </w:style>
  <w:style w:type="paragraph" w:customStyle="1" w:styleId="En-ttedelettre">
    <w:name w:val="En-tête de lettre"/>
    <w:basedOn w:val="Normal"/>
    <w:rsid w:val="00E726B5"/>
    <w:pPr>
      <w:spacing w:after="0" w:line="288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styleId="Tabel-Gitter">
    <w:name w:val="Table Grid"/>
    <w:basedOn w:val="Tabel-Normal"/>
    <w:uiPriority w:val="39"/>
    <w:rsid w:val="000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eofyntitel">
    <w:name w:val="Geofyn titel"/>
    <w:link w:val="GeofyntitelTegn"/>
    <w:autoRedefine/>
    <w:qFormat/>
    <w:rsid w:val="00040DC1"/>
    <w:rPr>
      <w:rFonts w:ascii="Arial" w:eastAsiaTheme="majorEastAsia" w:hAnsi="Arial" w:cs="Arial"/>
      <w:b/>
      <w:caps/>
      <w:color w:val="000000" w:themeColor="text1"/>
      <w:sz w:val="44"/>
      <w:szCs w:val="28"/>
      <w:lang w:val="da-DK"/>
    </w:rPr>
  </w:style>
  <w:style w:type="paragraph" w:customStyle="1" w:styleId="geofynoverskrift1">
    <w:name w:val="geofyn overskrift 1"/>
    <w:basedOn w:val="Normal"/>
    <w:link w:val="geofynoverskrift1Tegn"/>
    <w:qFormat/>
    <w:rsid w:val="009B3E33"/>
    <w:rPr>
      <w:b/>
      <w:sz w:val="32"/>
    </w:rPr>
  </w:style>
  <w:style w:type="character" w:customStyle="1" w:styleId="GeofyntitelTegn">
    <w:name w:val="Geofyn titel Tegn"/>
    <w:basedOn w:val="Overskrift1Tegn"/>
    <w:link w:val="Geofyntitel"/>
    <w:rsid w:val="00040DC1"/>
    <w:rPr>
      <w:rFonts w:ascii="Arial" w:eastAsiaTheme="majorEastAsia" w:hAnsi="Arial" w:cs="Arial"/>
      <w:b/>
      <w:caps/>
      <w:color w:val="000000" w:themeColor="text1"/>
      <w:sz w:val="44"/>
      <w:szCs w:val="28"/>
      <w:lang w:val="da-DK"/>
    </w:rPr>
  </w:style>
  <w:style w:type="paragraph" w:customStyle="1" w:styleId="Geofynoverskrift1grn">
    <w:name w:val="Geofyn overskrift 1 grøn"/>
    <w:basedOn w:val="Normal"/>
    <w:link w:val="Geofynoverskrift1grnTegn"/>
    <w:qFormat/>
    <w:rsid w:val="009B3E33"/>
    <w:rPr>
      <w:b/>
      <w:color w:val="006633"/>
      <w:sz w:val="32"/>
      <w:szCs w:val="32"/>
    </w:rPr>
  </w:style>
  <w:style w:type="character" w:customStyle="1" w:styleId="geofynoverskrift1Tegn">
    <w:name w:val="geofyn overskrift 1 Tegn"/>
    <w:basedOn w:val="Standardskrifttypeiafsnit"/>
    <w:link w:val="geofynoverskrift1"/>
    <w:rsid w:val="009B3E33"/>
    <w:rPr>
      <w:b/>
      <w:sz w:val="32"/>
      <w:lang w:val="da-DK"/>
    </w:rPr>
  </w:style>
  <w:style w:type="paragraph" w:customStyle="1" w:styleId="Geofyntekst">
    <w:name w:val="Geofyn tekst"/>
    <w:basedOn w:val="Normal"/>
    <w:link w:val="GeofyntekstTegn"/>
    <w:qFormat/>
    <w:rsid w:val="00BB3A10"/>
    <w:rPr>
      <w:sz w:val="24"/>
    </w:rPr>
  </w:style>
  <w:style w:type="character" w:customStyle="1" w:styleId="Geofynoverskrift1grnTegn">
    <w:name w:val="Geofyn overskrift 1 grøn Tegn"/>
    <w:basedOn w:val="Standardskrifttypeiafsnit"/>
    <w:link w:val="Geofynoverskrift1grn"/>
    <w:rsid w:val="009B3E33"/>
    <w:rPr>
      <w:b/>
      <w:color w:val="006633"/>
      <w:sz w:val="32"/>
      <w:szCs w:val="32"/>
      <w:lang w:val="da-DK"/>
    </w:rPr>
  </w:style>
  <w:style w:type="paragraph" w:customStyle="1" w:styleId="Geofyntekstgr">
    <w:name w:val="Geofyn tekst grå"/>
    <w:basedOn w:val="Normal"/>
    <w:link w:val="GeofyntekstgrTegn"/>
    <w:qFormat/>
    <w:rsid w:val="00BB3A10"/>
    <w:rPr>
      <w:color w:val="666666"/>
      <w:sz w:val="24"/>
    </w:rPr>
  </w:style>
  <w:style w:type="character" w:customStyle="1" w:styleId="GeofyntekstTegn">
    <w:name w:val="Geofyn tekst Tegn"/>
    <w:basedOn w:val="Standardskrifttypeiafsnit"/>
    <w:link w:val="Geofyntekst"/>
    <w:rsid w:val="00BB3A10"/>
    <w:rPr>
      <w:sz w:val="24"/>
      <w:lang w:val="da-DK"/>
    </w:rPr>
  </w:style>
  <w:style w:type="character" w:customStyle="1" w:styleId="GeofyntekstgrTegn">
    <w:name w:val="Geofyn tekst grå Tegn"/>
    <w:basedOn w:val="Standardskrifttypeiafsnit"/>
    <w:link w:val="Geofyntekstgr"/>
    <w:rsid w:val="00BB3A10"/>
    <w:rPr>
      <w:color w:val="666666"/>
      <w:sz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3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je\AppData\Roaming\Microsoft\Skabeloner\Ion-design%20(tomt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06C5BF-29A8-4CCB-81BC-96542B501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Ion-design (tomt).dotx</Template>
  <TotalTime>31</TotalTime>
  <Pages>4</Pages>
  <Words>14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Jesper Gaardboe Jensen</dc:creator>
  <cp:keywords/>
  <cp:lastModifiedBy>Jesper Gaardboe Jensen</cp:lastModifiedBy>
  <cp:revision>9</cp:revision>
  <cp:lastPrinted>2019-01-08T14:51:00Z</cp:lastPrinted>
  <dcterms:created xsi:type="dcterms:W3CDTF">2018-12-25T10:32:00Z</dcterms:created>
  <dcterms:modified xsi:type="dcterms:W3CDTF">2019-01-08T14:55:00Z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